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08F9887" w14:textId="0D99A8F6" w:rsidR="00CA309E" w:rsidRPr="003D38A3" w:rsidRDefault="00D94B20" w:rsidP="003D38A3">
                            <w:pPr>
                              <w:pStyle w:val="CourseContainedHeader"/>
                            </w:pPr>
                            <w:r>
                              <w:t>Drill &amp; Tap Blind Hole – Layout &amp; Mill Operation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408F9887" w14:textId="0D99A8F6" w:rsidR="00CA309E" w:rsidRPr="003D38A3" w:rsidRDefault="00D94B20" w:rsidP="003D38A3">
                      <w:pPr>
                        <w:pStyle w:val="CourseContainedHeader"/>
                      </w:pPr>
                      <w:r>
                        <w:t>Drill &amp; Tap Blind Hole – Layout &amp; Mill Operation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08B87FB9" w:rsidR="003D38A3" w:rsidRPr="003D38A3" w:rsidRDefault="008D2A94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D622E2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5.1</w:t>
                            </w:r>
                            <w:r w:rsidR="00D94B20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08B87FB9" w:rsidR="003D38A3" w:rsidRPr="003D38A3" w:rsidRDefault="008D2A94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D622E2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5.1</w:t>
                      </w:r>
                      <w:r w:rsidR="00D94B20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B71847" w:rsidRPr="000A0E77" w14:paraId="2B75A497" w14:textId="74A59B69" w:rsidTr="00B71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B71847" w:rsidRPr="000A0E77" w:rsidRDefault="00B71847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B71847" w:rsidRPr="000A0E77" w:rsidRDefault="00B7184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1C7F1CA9" w:rsidR="00B71847" w:rsidRDefault="00D94B2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B71847" w:rsidRPr="000A0E77" w14:paraId="2A2C2CEE" w14:textId="2AF2C7AD" w:rsidTr="00D94B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0F5AF8" w:rsidRPr="000A0E77" w:rsidRDefault="000F5AF8" w:rsidP="00D94B20">
            <w:pPr>
              <w:pStyle w:val="TableRows"/>
              <w:ind w:left="0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B71847" w:rsidRPr="000A0E77" w:rsidRDefault="00B71847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E8582A">
      <w:pPr>
        <w:pStyle w:val="Heading4"/>
      </w:pPr>
      <w:r>
        <w:t>Instructions</w:t>
      </w:r>
    </w:p>
    <w:p w14:paraId="6B392824" w14:textId="0FBCE9C8" w:rsidR="00E252FD" w:rsidRDefault="00D94B20" w:rsidP="00141640">
      <w:pPr>
        <w:rPr>
          <w:lang w:eastAsia="en-AU"/>
        </w:rPr>
      </w:pPr>
      <w:r>
        <w:rPr>
          <w:lang w:eastAsia="en-AU"/>
        </w:rPr>
        <w:t xml:space="preserve">You will </w:t>
      </w:r>
      <w:r w:rsidR="003E26F5">
        <w:rPr>
          <w:lang w:eastAsia="en-AU"/>
        </w:rPr>
        <w:t>mark</w:t>
      </w:r>
      <w:r>
        <w:rPr>
          <w:lang w:eastAsia="en-AU"/>
        </w:rPr>
        <w:t xml:space="preserve"> out the </w:t>
      </w:r>
      <w:r w:rsidR="00E621BE">
        <w:rPr>
          <w:lang w:eastAsia="en-AU"/>
        </w:rPr>
        <w:t>centre</w:t>
      </w:r>
      <w:r>
        <w:rPr>
          <w:lang w:eastAsia="en-AU"/>
        </w:rPr>
        <w:t xml:space="preserve"> poin</w:t>
      </w:r>
      <w:r w:rsidR="00E621BE">
        <w:rPr>
          <w:lang w:eastAsia="en-AU"/>
        </w:rPr>
        <w:t>t</w:t>
      </w:r>
      <w:r>
        <w:rPr>
          <w:lang w:eastAsia="en-AU"/>
        </w:rPr>
        <w:t xml:space="preserve"> for the handle thread hole on your mallet head using marking tools. You will then drill the blind hole using the vertical mill, ensuring correct positioning, depth, and diameter.</w:t>
      </w:r>
    </w:p>
    <w:p w14:paraId="0F54FAC8" w14:textId="1EEF9739" w:rsidR="00D94B20" w:rsidRDefault="00D94B20" w:rsidP="00141640">
      <w:pPr>
        <w:rPr>
          <w:lang w:eastAsia="en-AU"/>
        </w:rPr>
      </w:pPr>
    </w:p>
    <w:p w14:paraId="7204AA4D" w14:textId="4FC4E604" w:rsidR="00D94B20" w:rsidRDefault="00D94B20" w:rsidP="00141640">
      <w:pPr>
        <w:rPr>
          <w:lang w:eastAsia="en-AU"/>
        </w:rPr>
      </w:pPr>
      <w:r>
        <w:rPr>
          <w:lang w:eastAsia="en-AU"/>
        </w:rPr>
        <w:t>Using this worksheet to record setup, layout technique, and drill results. This activity focuses on accuracy, surface preparation, and workshop safety.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221A9C19" w14:textId="73BC46F2" w:rsidR="007763E0" w:rsidRPr="007763E0" w:rsidRDefault="00B83531" w:rsidP="007763E0">
      <w:pPr>
        <w:pStyle w:val="Heading4"/>
      </w:pPr>
      <w:r>
        <w:t xml:space="preserve">Section 1 </w:t>
      </w:r>
      <w:r w:rsidR="00484E88">
        <w:t>–</w:t>
      </w:r>
      <w:r>
        <w:t xml:space="preserve"> </w:t>
      </w:r>
      <w:r w:rsidR="00D94B20">
        <w:t>Layout Preparation</w:t>
      </w:r>
    </w:p>
    <w:p w14:paraId="71E3413F" w14:textId="58B94537" w:rsidR="007763E0" w:rsidRDefault="00D94B20" w:rsidP="007763E0">
      <w:pPr>
        <w:rPr>
          <w:b/>
          <w:bCs/>
        </w:rPr>
      </w:pPr>
      <w:r>
        <w:rPr>
          <w:b/>
          <w:bCs/>
        </w:rPr>
        <w:t>What tools did you use for layout?</w:t>
      </w:r>
    </w:p>
    <w:p w14:paraId="3ABB4B2E" w14:textId="64457D89" w:rsidR="00D94B20" w:rsidRDefault="008D2A94" w:rsidP="00D94B20">
      <w:sdt>
        <w:sdtPr>
          <w:rPr>
            <w:sz w:val="28"/>
            <w:szCs w:val="28"/>
          </w:rPr>
          <w:id w:val="-179998947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94B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 w:rsidRPr="00D14D0E">
        <w:t xml:space="preserve"> </w:t>
      </w:r>
      <w:r w:rsidR="00D94B20">
        <w:t xml:space="preserve">Scriber     </w:t>
      </w:r>
      <w:sdt>
        <w:sdtPr>
          <w:rPr>
            <w:sz w:val="28"/>
            <w:szCs w:val="28"/>
          </w:rPr>
          <w:id w:val="-125173218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94B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rPr>
          <w:sz w:val="28"/>
          <w:szCs w:val="28"/>
        </w:rPr>
        <w:t xml:space="preserve"> </w:t>
      </w:r>
      <w:r w:rsidR="00D94B20">
        <w:t xml:space="preserve">Engineer’s Square     </w:t>
      </w:r>
      <w:sdt>
        <w:sdtPr>
          <w:rPr>
            <w:sz w:val="28"/>
            <w:szCs w:val="28"/>
          </w:rPr>
          <w:id w:val="123513061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94B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t xml:space="preserve"> Marking blue      </w:t>
      </w:r>
      <w:sdt>
        <w:sdtPr>
          <w:rPr>
            <w:sz w:val="28"/>
            <w:szCs w:val="28"/>
          </w:rPr>
          <w:id w:val="53786892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94B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t xml:space="preserve"> Rule      </w:t>
      </w:r>
      <w:sdt>
        <w:sdtPr>
          <w:rPr>
            <w:sz w:val="28"/>
            <w:szCs w:val="28"/>
          </w:rPr>
          <w:id w:val="-675577170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94B2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94B20">
        <w:t xml:space="preserve"> </w:t>
      </w:r>
      <w:proofErr w:type="spellStart"/>
      <w:r w:rsidR="00D94B20">
        <w:t>Caliper</w:t>
      </w:r>
      <w:proofErr w:type="spellEnd"/>
    </w:p>
    <w:p w14:paraId="7CFA9FA4" w14:textId="77777777" w:rsidR="00D94B20" w:rsidRDefault="00D94B20" w:rsidP="007763E0">
      <w:pPr>
        <w:rPr>
          <w:b/>
          <w:bCs/>
        </w:rPr>
      </w:pPr>
    </w:p>
    <w:p w14:paraId="03764620" w14:textId="7FBC853C" w:rsidR="00D94B20" w:rsidRPr="00D973CD" w:rsidRDefault="00D94B20" w:rsidP="007763E0">
      <w:pPr>
        <w:rPr>
          <w:b/>
          <w:bCs/>
        </w:rPr>
      </w:pPr>
      <w:r>
        <w:rPr>
          <w:b/>
          <w:bCs/>
        </w:rPr>
        <w:t xml:space="preserve">Describe how you marked the </w:t>
      </w:r>
      <w:r w:rsidR="00305918">
        <w:rPr>
          <w:b/>
          <w:bCs/>
        </w:rPr>
        <w:t>centre</w:t>
      </w:r>
      <w:r>
        <w:rPr>
          <w:b/>
          <w:bCs/>
        </w:rPr>
        <w:t xml:space="preserve"> of the hole:</w:t>
      </w:r>
    </w:p>
    <w:p w14:paraId="364B153F" w14:textId="77777777" w:rsidR="007763E0" w:rsidRDefault="007763E0" w:rsidP="007763E0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B37C6A" w14:textId="5770AE68" w:rsidR="00F90F99" w:rsidRDefault="00D94B20" w:rsidP="007763E0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</w:pPr>
      <w:r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  <w:t xml:space="preserve">Was your </w:t>
      </w:r>
      <w:r w:rsidR="00D03860"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  <w:t>mark out</w:t>
      </w:r>
      <w:r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  <w:t xml:space="preserve"> checked before drilling?</w:t>
      </w:r>
    </w:p>
    <w:p w14:paraId="27016E81" w14:textId="1C819494" w:rsidR="00D35B1B" w:rsidRDefault="008D2A94" w:rsidP="00F90F99">
      <w:sdt>
        <w:sdtPr>
          <w:rPr>
            <w:sz w:val="28"/>
            <w:szCs w:val="28"/>
          </w:rPr>
          <w:id w:val="-13748871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 w:rsidRPr="00D14D0E">
        <w:t xml:space="preserve"> </w:t>
      </w:r>
      <w:r w:rsidR="00F90F99">
        <w:t>Peer-reviewed</w:t>
      </w:r>
      <w:r w:rsidR="00D35B1B">
        <w:t xml:space="preserve">     </w:t>
      </w:r>
      <w:sdt>
        <w:sdtPr>
          <w:rPr>
            <w:sz w:val="28"/>
            <w:szCs w:val="28"/>
          </w:rPr>
          <w:id w:val="-207309940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412F5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rPr>
          <w:sz w:val="28"/>
          <w:szCs w:val="28"/>
        </w:rPr>
        <w:t xml:space="preserve"> </w:t>
      </w:r>
      <w:r w:rsidR="00F90F99">
        <w:t>Verified by teacher</w:t>
      </w:r>
      <w:r w:rsidR="00D35B1B">
        <w:t xml:space="preserve">     </w:t>
      </w:r>
      <w:sdt>
        <w:sdtPr>
          <w:rPr>
            <w:sz w:val="28"/>
            <w:szCs w:val="28"/>
          </w:rPr>
          <w:id w:val="541251903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D35B1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D35B1B">
        <w:t xml:space="preserve"> </w:t>
      </w:r>
      <w:r w:rsidR="00F90F99">
        <w:t>Checked independently</w:t>
      </w:r>
      <w:r w:rsidR="00D35B1B">
        <w:t xml:space="preserve"> </w:t>
      </w:r>
    </w:p>
    <w:p w14:paraId="54741FC8" w14:textId="77777777" w:rsidR="007763E0" w:rsidRDefault="007763E0" w:rsidP="007763E0">
      <w:pPr>
        <w:rPr>
          <w:lang w:eastAsia="en-AU"/>
        </w:rPr>
      </w:pPr>
    </w:p>
    <w:p w14:paraId="183CD5F7" w14:textId="69934A54" w:rsidR="00F90F99" w:rsidRPr="007763E0" w:rsidRDefault="00F90F99" w:rsidP="00F90F99">
      <w:pPr>
        <w:pStyle w:val="Heading4"/>
      </w:pPr>
      <w:r>
        <w:t>Section 2 – Drill Setup and Execution</w:t>
      </w:r>
    </w:p>
    <w:p w14:paraId="70E912BC" w14:textId="28D03107" w:rsidR="00F90F99" w:rsidRDefault="00F90F99" w:rsidP="00F90F99">
      <w:pPr>
        <w:rPr>
          <w:b/>
          <w:bCs/>
        </w:rPr>
      </w:pPr>
      <w:r>
        <w:rPr>
          <w:b/>
          <w:bCs/>
        </w:rPr>
        <w:t>Which drill/mill machine did you use today?</w:t>
      </w:r>
    </w:p>
    <w:p w14:paraId="3880A45E" w14:textId="6DEAF88A" w:rsidR="00F90F99" w:rsidRDefault="008D2A94" w:rsidP="00F90F99">
      <w:sdt>
        <w:sdtPr>
          <w:rPr>
            <w:sz w:val="28"/>
            <w:szCs w:val="28"/>
          </w:rPr>
          <w:id w:val="-1277552158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 w:rsidRPr="00D14D0E">
        <w:t xml:space="preserve"> </w:t>
      </w:r>
      <w:r w:rsidR="00F90F99">
        <w:t xml:space="preserve">Bench drill press    </w:t>
      </w:r>
      <w:sdt>
        <w:sdtPr>
          <w:rPr>
            <w:sz w:val="28"/>
            <w:szCs w:val="28"/>
          </w:rPr>
          <w:id w:val="1126893874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>
        <w:rPr>
          <w:sz w:val="28"/>
          <w:szCs w:val="28"/>
        </w:rPr>
        <w:t xml:space="preserve"> </w:t>
      </w:r>
      <w:r w:rsidR="00F90F99">
        <w:t xml:space="preserve">Vertical mill     </w:t>
      </w:r>
      <w:sdt>
        <w:sdtPr>
          <w:rPr>
            <w:sz w:val="28"/>
            <w:szCs w:val="28"/>
          </w:rPr>
          <w:id w:val="8890190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>
        <w:t xml:space="preserve"> </w:t>
      </w:r>
      <w:proofErr w:type="gramStart"/>
      <w:r w:rsidR="00F90F99">
        <w:t>Other:_</w:t>
      </w:r>
      <w:proofErr w:type="gramEnd"/>
      <w:r w:rsidR="00F90F99">
        <w:t>________________________________</w:t>
      </w:r>
    </w:p>
    <w:p w14:paraId="3A2E7D8B" w14:textId="77777777" w:rsidR="00F90F99" w:rsidRDefault="00F90F99" w:rsidP="00F90F99">
      <w:pPr>
        <w:rPr>
          <w:b/>
          <w:bCs/>
        </w:rPr>
      </w:pPr>
    </w:p>
    <w:p w14:paraId="79836766" w14:textId="648E41E6" w:rsidR="00F90F99" w:rsidRDefault="00F90F99" w:rsidP="00F90F99">
      <w:pPr>
        <w:rPr>
          <w:b/>
          <w:bCs/>
        </w:rPr>
      </w:pPr>
      <w:r>
        <w:rPr>
          <w:b/>
          <w:bCs/>
        </w:rPr>
        <w:t>How did you confirm drill bit size and depth?</w:t>
      </w:r>
    </w:p>
    <w:p w14:paraId="4122A69F" w14:textId="1E1121A1" w:rsidR="00F90F99" w:rsidRDefault="008D2A94" w:rsidP="00F90F99">
      <w:sdt>
        <w:sdtPr>
          <w:rPr>
            <w:sz w:val="28"/>
            <w:szCs w:val="28"/>
          </w:rPr>
          <w:id w:val="1140153442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 w:rsidRPr="00D14D0E">
        <w:t xml:space="preserve"> </w:t>
      </w:r>
      <w:r w:rsidR="00F90F99">
        <w:t xml:space="preserve">Matched with drawing    </w:t>
      </w:r>
      <w:sdt>
        <w:sdtPr>
          <w:rPr>
            <w:sz w:val="28"/>
            <w:szCs w:val="28"/>
          </w:rPr>
          <w:id w:val="202814472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>
        <w:rPr>
          <w:sz w:val="28"/>
          <w:szCs w:val="28"/>
        </w:rPr>
        <w:t xml:space="preserve"> </w:t>
      </w:r>
      <w:r w:rsidR="00F90F99">
        <w:t xml:space="preserve">Used depth stop     </w:t>
      </w:r>
      <w:sdt>
        <w:sdtPr>
          <w:rPr>
            <w:sz w:val="28"/>
            <w:szCs w:val="28"/>
          </w:rPr>
          <w:id w:val="105065076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90F9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F90F99">
        <w:t xml:space="preserve"> Practice on offcut</w:t>
      </w:r>
    </w:p>
    <w:p w14:paraId="1E255E49" w14:textId="77777777" w:rsidR="00703D49" w:rsidRPr="00703D49" w:rsidRDefault="00703D49" w:rsidP="00F90F99">
      <w:pPr>
        <w:rPr>
          <w:b/>
          <w:bCs/>
        </w:rPr>
      </w:pPr>
    </w:p>
    <w:p w14:paraId="3EEA6E45" w14:textId="6E5DDF65" w:rsidR="00703D49" w:rsidRDefault="00703D49" w:rsidP="00F90F99">
      <w:r w:rsidRPr="00703D49">
        <w:rPr>
          <w:b/>
          <w:bCs/>
        </w:rPr>
        <w:t>What was the specified depth for the blind hole (mm)?</w:t>
      </w:r>
      <w:r>
        <w:t xml:space="preserve"> ________________ mm</w:t>
      </w:r>
    </w:p>
    <w:p w14:paraId="64B30AF5" w14:textId="77777777" w:rsidR="00F90F99" w:rsidRDefault="00F90F99" w:rsidP="00F90F99">
      <w:pPr>
        <w:rPr>
          <w:b/>
          <w:bCs/>
        </w:rPr>
      </w:pPr>
    </w:p>
    <w:p w14:paraId="0DCE0328" w14:textId="77777777" w:rsidR="00703D49" w:rsidRDefault="00703D49" w:rsidP="00F90F99">
      <w:pPr>
        <w:rPr>
          <w:b/>
          <w:bCs/>
        </w:rPr>
      </w:pPr>
    </w:p>
    <w:p w14:paraId="6477552C" w14:textId="77777777" w:rsidR="00703D49" w:rsidRDefault="00703D49" w:rsidP="00F90F99">
      <w:pPr>
        <w:rPr>
          <w:b/>
          <w:bCs/>
        </w:rPr>
      </w:pPr>
    </w:p>
    <w:p w14:paraId="24931DB5" w14:textId="335BD140" w:rsidR="00F90F99" w:rsidRPr="00D973CD" w:rsidRDefault="00703D49" w:rsidP="00F90F99">
      <w:pPr>
        <w:rPr>
          <w:b/>
          <w:bCs/>
        </w:rPr>
      </w:pPr>
      <w:r>
        <w:rPr>
          <w:b/>
          <w:bCs/>
        </w:rPr>
        <w:lastRenderedPageBreak/>
        <w:t>How did you secure the mallet head before drilling?</w:t>
      </w:r>
    </w:p>
    <w:p w14:paraId="3AE764EC" w14:textId="1DFBDD9A" w:rsidR="00F90F99" w:rsidRDefault="00F90F99" w:rsidP="00F90F9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24B17F86" w14:textId="77777777" w:rsidR="00F90F99" w:rsidRPr="007763E0" w:rsidRDefault="00F90F99" w:rsidP="007763E0">
      <w:pPr>
        <w:rPr>
          <w:lang w:eastAsia="en-AU"/>
        </w:rPr>
      </w:pPr>
    </w:p>
    <w:p w14:paraId="1E223449" w14:textId="067ECF81" w:rsidR="007A3384" w:rsidRDefault="001412F5" w:rsidP="001412F5">
      <w:pPr>
        <w:pStyle w:val="Heading4"/>
      </w:pPr>
      <w:r>
        <w:t xml:space="preserve">Section </w:t>
      </w:r>
      <w:r w:rsidR="00703D49">
        <w:t>3</w:t>
      </w:r>
      <w:r>
        <w:t xml:space="preserve"> – </w:t>
      </w:r>
      <w:r w:rsidR="00703D49">
        <w:t>Results &amp; Accuracy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539"/>
        <w:gridCol w:w="2126"/>
        <w:gridCol w:w="4111"/>
      </w:tblGrid>
      <w:tr w:rsidR="00CE2EB6" w:rsidRPr="000A0E77" w14:paraId="02D14175" w14:textId="77777777" w:rsidTr="00EB4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A7520A5" w14:textId="46D68343" w:rsidR="00CE2EB6" w:rsidRDefault="00CE2EB6" w:rsidP="00EB4F22">
            <w:pPr>
              <w:pStyle w:val="TableHeadings"/>
            </w:pPr>
            <w:r>
              <w:t>Feature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A7243D0" w14:textId="77777777" w:rsidR="00CE2EB6" w:rsidRDefault="00CE2EB6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Completed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0CA075BB" w14:textId="5B605734" w:rsidR="00CE2EB6" w:rsidRDefault="00CE2EB6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Result / Notes</w:t>
            </w:r>
          </w:p>
        </w:tc>
      </w:tr>
      <w:tr w:rsidR="00CE2EB6" w:rsidRPr="000A0E77" w14:paraId="67C6CA67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0C8D3A9" w14:textId="217EC0B6" w:rsidR="00CE2EB6" w:rsidRPr="00792603" w:rsidRDefault="00CE2EB6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Hole </w:t>
            </w:r>
            <w:r w:rsidR="00777BE9">
              <w:rPr>
                <w:b w:val="0"/>
                <w:bCs w:val="0"/>
              </w:rPr>
              <w:t>centred</w:t>
            </w:r>
            <w:r>
              <w:rPr>
                <w:b w:val="0"/>
                <w:bCs w:val="0"/>
              </w:rPr>
              <w:t xml:space="preserve"> on layout mark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36CD00B" w14:textId="77777777" w:rsidR="00CE2EB6" w:rsidRDefault="008D2A94" w:rsidP="00EB4F22">
            <w:pPr>
              <w:pStyle w:val="ListParagraph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33111025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 w:rsidRPr="00D14D0E">
              <w:t xml:space="preserve"> </w:t>
            </w:r>
            <w:r w:rsidR="00CE2EB6">
              <w:t xml:space="preserve">Yes    </w:t>
            </w:r>
            <w:sdt>
              <w:sdtPr>
                <w:rPr>
                  <w:sz w:val="28"/>
                  <w:szCs w:val="28"/>
                </w:rPr>
                <w:id w:val="-51005672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>
              <w:rPr>
                <w:sz w:val="28"/>
                <w:szCs w:val="28"/>
              </w:rPr>
              <w:t xml:space="preserve"> </w:t>
            </w:r>
            <w:r w:rsidR="00CE2EB6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075F1B7" w14:textId="77777777" w:rsidR="00CE2EB6" w:rsidRDefault="00CE2EB6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E2EB6" w:rsidRPr="000A0E77" w14:paraId="0728B5BD" w14:textId="77777777" w:rsidTr="00EB4F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04FB1DA" w14:textId="7C98E19D" w:rsidR="00CE2EB6" w:rsidRPr="00792603" w:rsidRDefault="00CE2EB6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Hole drilled to correct depth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C66C945" w14:textId="77777777" w:rsidR="00CE2EB6" w:rsidRDefault="008D2A94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-140706723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 w:rsidRPr="00D14D0E">
              <w:t xml:space="preserve"> </w:t>
            </w:r>
            <w:r w:rsidR="00CE2EB6">
              <w:t xml:space="preserve">Yes    </w:t>
            </w:r>
            <w:sdt>
              <w:sdtPr>
                <w:rPr>
                  <w:sz w:val="28"/>
                  <w:szCs w:val="28"/>
                </w:rPr>
                <w:id w:val="181652000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>
              <w:rPr>
                <w:sz w:val="28"/>
                <w:szCs w:val="28"/>
              </w:rPr>
              <w:t xml:space="preserve"> </w:t>
            </w:r>
            <w:r w:rsidR="00CE2EB6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E442413" w14:textId="19FE51F1" w:rsidR="00CE2EB6" w:rsidRDefault="00CE2EB6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E2EB6" w:rsidRPr="000A0E77" w14:paraId="06B6090F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FD0B60D" w14:textId="535558E1" w:rsidR="00CE2EB6" w:rsidRPr="00792603" w:rsidRDefault="00CE2EB6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Hole diameter matches drawing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4E4F8DF" w14:textId="77777777" w:rsidR="00CE2EB6" w:rsidRDefault="008D2A94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rPr>
                  <w:sz w:val="28"/>
                  <w:szCs w:val="28"/>
                </w:rPr>
                <w:id w:val="196715831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 w:rsidRPr="00D14D0E">
              <w:t xml:space="preserve"> </w:t>
            </w:r>
            <w:r w:rsidR="00CE2EB6">
              <w:t xml:space="preserve">Yes    </w:t>
            </w:r>
            <w:sdt>
              <w:sdtPr>
                <w:rPr>
                  <w:sz w:val="28"/>
                  <w:szCs w:val="28"/>
                </w:rPr>
                <w:id w:val="-17643386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>
              <w:rPr>
                <w:sz w:val="28"/>
                <w:szCs w:val="28"/>
              </w:rPr>
              <w:t xml:space="preserve"> </w:t>
            </w:r>
            <w:r w:rsidR="00CE2EB6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F2C6F49" w14:textId="77777777" w:rsidR="00CE2EB6" w:rsidRDefault="00CE2EB6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E2EB6" w:rsidRPr="000A0E77" w14:paraId="560E4DCF" w14:textId="77777777" w:rsidTr="00EB4F22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0862725" w14:textId="0E9EA2B6" w:rsidR="00CE2EB6" w:rsidRDefault="00CE2EB6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Minimal burr and clean finish</w:t>
            </w:r>
          </w:p>
        </w:tc>
        <w:tc>
          <w:tcPr>
            <w:tcW w:w="2126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986DBE" w14:textId="77777777" w:rsidR="00CE2EB6" w:rsidRDefault="008D2A94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649604469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 w:rsidRPr="00D14D0E">
              <w:t xml:space="preserve"> </w:t>
            </w:r>
            <w:r w:rsidR="00CE2EB6">
              <w:t xml:space="preserve">Yes    </w:t>
            </w:r>
            <w:sdt>
              <w:sdtPr>
                <w:rPr>
                  <w:sz w:val="28"/>
                  <w:szCs w:val="28"/>
                </w:rPr>
                <w:id w:val="204478976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E2EB6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CE2EB6">
              <w:rPr>
                <w:sz w:val="28"/>
                <w:szCs w:val="28"/>
              </w:rPr>
              <w:t xml:space="preserve"> </w:t>
            </w:r>
            <w:r w:rsidR="00CE2EB6">
              <w:t>No</w:t>
            </w:r>
          </w:p>
        </w:tc>
        <w:tc>
          <w:tcPr>
            <w:tcW w:w="411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3B6C773" w14:textId="77777777" w:rsidR="00CE2EB6" w:rsidRDefault="00CE2EB6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67FDFF8" w14:textId="77777777" w:rsidR="001412F5" w:rsidRDefault="001412F5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</w:pPr>
    </w:p>
    <w:p w14:paraId="7D386096" w14:textId="77777777" w:rsidR="001412F5" w:rsidRDefault="001412F5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lang w:eastAsia="en-AU"/>
          <w14:ligatures w14:val="none"/>
        </w:rPr>
      </w:pPr>
    </w:p>
    <w:p w14:paraId="4821D937" w14:textId="408FB363" w:rsidR="00CD1836" w:rsidRDefault="00CD1836" w:rsidP="00CD1836">
      <w:pPr>
        <w:pStyle w:val="Heading4"/>
      </w:pPr>
      <w:r>
        <w:t xml:space="preserve">Section </w:t>
      </w:r>
      <w:r w:rsidR="00CE2EB6">
        <w:t>4</w:t>
      </w:r>
      <w:r>
        <w:t xml:space="preserve"> – </w:t>
      </w:r>
      <w:r w:rsidR="00CE2EB6">
        <w:t>Safety Confirmation</w:t>
      </w:r>
    </w:p>
    <w:p w14:paraId="6531AE60" w14:textId="7B3E27BE" w:rsidR="00CE2EB6" w:rsidRPr="00CE2EB6" w:rsidRDefault="00CE2EB6" w:rsidP="00CE2EB6">
      <w:pPr>
        <w:rPr>
          <w:lang w:eastAsia="en-AU"/>
        </w:rPr>
      </w:pPr>
      <w:r>
        <w:rPr>
          <w:lang w:eastAsia="en-AU"/>
        </w:rPr>
        <w:t>Tick all safety measures followed during this task:</w:t>
      </w:r>
    </w:p>
    <w:p w14:paraId="565FB000" w14:textId="2370E3FE" w:rsidR="00CE2EB6" w:rsidRDefault="008D2A94" w:rsidP="00CD1836">
      <w:sdt>
        <w:sdtPr>
          <w:rPr>
            <w:sz w:val="28"/>
            <w:szCs w:val="28"/>
          </w:rPr>
          <w:id w:val="2103759087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 w:rsidRPr="00D14D0E">
        <w:t xml:space="preserve"> </w:t>
      </w:r>
      <w:r w:rsidR="00CE2EB6">
        <w:t>PPE worn (glasses, apron, enclosed shoes)</w:t>
      </w:r>
      <w:r w:rsidR="00CD1836">
        <w:t xml:space="preserve">     </w:t>
      </w:r>
    </w:p>
    <w:p w14:paraId="729AA27D" w14:textId="79D40184" w:rsidR="00CE2EB6" w:rsidRDefault="008D2A94" w:rsidP="00CD1836">
      <w:sdt>
        <w:sdtPr>
          <w:rPr>
            <w:sz w:val="28"/>
            <w:szCs w:val="28"/>
          </w:rPr>
          <w:id w:val="-110534779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E2EB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rPr>
          <w:sz w:val="28"/>
          <w:szCs w:val="28"/>
        </w:rPr>
        <w:t xml:space="preserve"> </w:t>
      </w:r>
      <w:r w:rsidR="00CE2EB6">
        <w:t>Workpiece clamped securely</w:t>
      </w:r>
      <w:r w:rsidR="00CD1836">
        <w:t xml:space="preserve">    </w:t>
      </w:r>
    </w:p>
    <w:p w14:paraId="0EF8FCA2" w14:textId="579F8A2C" w:rsidR="00CE2EB6" w:rsidRDefault="008D2A94" w:rsidP="00CD1836">
      <w:sdt>
        <w:sdtPr>
          <w:rPr>
            <w:sz w:val="28"/>
            <w:szCs w:val="28"/>
          </w:rPr>
          <w:id w:val="20106975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E2EB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t xml:space="preserve"> </w:t>
      </w:r>
      <w:r w:rsidR="00CE2EB6">
        <w:t xml:space="preserve">Emergency </w:t>
      </w:r>
      <w:proofErr w:type="gramStart"/>
      <w:r w:rsidR="00CE2EB6">
        <w:t>stop</w:t>
      </w:r>
      <w:proofErr w:type="gramEnd"/>
      <w:r w:rsidR="00CE2EB6">
        <w:t xml:space="preserve"> within</w:t>
      </w:r>
      <w:r w:rsidR="00B4728D">
        <w:t xml:space="preserve"> reach</w:t>
      </w:r>
      <w:r w:rsidR="00CD1836">
        <w:t xml:space="preserve"> </w:t>
      </w:r>
    </w:p>
    <w:p w14:paraId="5174C840" w14:textId="7D3A0281" w:rsidR="00B4728D" w:rsidRDefault="008D2A94" w:rsidP="00CD1836">
      <w:sdt>
        <w:sdtPr>
          <w:rPr>
            <w:sz w:val="28"/>
            <w:szCs w:val="28"/>
          </w:rPr>
          <w:id w:val="-114373147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CD183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CD1836">
        <w:t xml:space="preserve"> </w:t>
      </w:r>
      <w:r w:rsidR="00B4728D">
        <w:t xml:space="preserve">Depth </w:t>
      </w:r>
      <w:proofErr w:type="gramStart"/>
      <w:r w:rsidR="00B4728D">
        <w:t>stop</w:t>
      </w:r>
      <w:proofErr w:type="gramEnd"/>
      <w:r w:rsidR="00B4728D">
        <w:t xml:space="preserve"> adjusted correctly</w:t>
      </w:r>
    </w:p>
    <w:p w14:paraId="6C94B809" w14:textId="037627C0" w:rsidR="00B4728D" w:rsidRPr="00B4728D" w:rsidRDefault="008D2A94" w:rsidP="00CD1836">
      <w:sdt>
        <w:sdtPr>
          <w:rPr>
            <w:sz w:val="28"/>
            <w:szCs w:val="28"/>
          </w:rPr>
          <w:id w:val="-2017445315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B42A0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6B42A0">
        <w:t xml:space="preserve"> No gloves worn during drilling</w:t>
      </w:r>
    </w:p>
    <w:p w14:paraId="5596E1A7" w14:textId="37D350BA" w:rsidR="00CD1836" w:rsidRPr="00D973CD" w:rsidRDefault="006B42A0" w:rsidP="00CD1836">
      <w:pPr>
        <w:rPr>
          <w:b/>
          <w:bCs/>
        </w:rPr>
      </w:pPr>
      <w:r>
        <w:rPr>
          <w:b/>
          <w:bCs/>
        </w:rPr>
        <w:t>Notes on workshop behaviour or WHS reminders:</w:t>
      </w:r>
    </w:p>
    <w:p w14:paraId="28226453" w14:textId="62C77363" w:rsidR="004906FA" w:rsidRPr="00665699" w:rsidRDefault="00CD1836" w:rsidP="0066569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</w:t>
      </w:r>
    </w:p>
    <w:p w14:paraId="3DD5782D" w14:textId="509BA5E9" w:rsidR="007E1A7D" w:rsidRPr="001721F2" w:rsidRDefault="00215E27" w:rsidP="00E8582A">
      <w:pPr>
        <w:pStyle w:val="Heading4"/>
      </w:pPr>
      <w:r>
        <w:t>S</w:t>
      </w:r>
      <w:r w:rsidR="007E1A7D">
        <w:t xml:space="preserve">ection </w:t>
      </w:r>
      <w:r w:rsidR="006B42A0">
        <w:t>5</w:t>
      </w:r>
      <w:r w:rsidR="007E1A7D">
        <w:t xml:space="preserve"> – </w:t>
      </w:r>
      <w:r w:rsidR="006B42A0">
        <w:t>Reflection</w:t>
      </w:r>
    </w:p>
    <w:p w14:paraId="3166B536" w14:textId="6BBAF369" w:rsidR="006C5207" w:rsidRPr="00D973CD" w:rsidRDefault="006B42A0" w:rsidP="00D973CD">
      <w:pPr>
        <w:rPr>
          <w:b/>
          <w:bCs/>
        </w:rPr>
      </w:pPr>
      <w:r>
        <w:rPr>
          <w:b/>
          <w:bCs/>
        </w:rPr>
        <w:t>What part of today’s task required the most focus or precision?</w:t>
      </w:r>
    </w:p>
    <w:p w14:paraId="29922E40" w14:textId="73F3EB4B" w:rsidR="006B42A0" w:rsidRDefault="005E1116" w:rsidP="00D973CD">
      <w:pPr>
        <w:spacing w:line="480" w:lineRule="auto"/>
      </w:pPr>
      <w:r>
        <w:t>_______________________________________________________________________________________</w:t>
      </w:r>
    </w:p>
    <w:p w14:paraId="66BC8991" w14:textId="311F05AD" w:rsidR="006B42A0" w:rsidRPr="0028118B" w:rsidRDefault="006B42A0" w:rsidP="00D973CD">
      <w:pPr>
        <w:spacing w:line="480" w:lineRule="auto"/>
        <w:rPr>
          <w:b/>
          <w:bCs/>
        </w:rPr>
      </w:pPr>
      <w:r w:rsidRPr="0028118B">
        <w:rPr>
          <w:b/>
          <w:bCs/>
        </w:rPr>
        <w:t xml:space="preserve">What would </w:t>
      </w:r>
      <w:r w:rsidR="0028118B" w:rsidRPr="0028118B">
        <w:rPr>
          <w:b/>
          <w:bCs/>
        </w:rPr>
        <w:t>you check or improve before tapping the thread</w:t>
      </w:r>
      <w:r w:rsidR="00C941D8">
        <w:rPr>
          <w:b/>
          <w:bCs/>
        </w:rPr>
        <w:t xml:space="preserve"> on</w:t>
      </w:r>
      <w:r w:rsidR="0028118B" w:rsidRPr="0028118B">
        <w:rPr>
          <w:b/>
          <w:bCs/>
        </w:rPr>
        <w:t xml:space="preserve"> next lesson?</w:t>
      </w:r>
    </w:p>
    <w:p w14:paraId="764D699A" w14:textId="240C5178" w:rsidR="00665699" w:rsidRDefault="005516F8" w:rsidP="00D973CD">
      <w:pPr>
        <w:spacing w:line="480" w:lineRule="auto"/>
      </w:pPr>
      <w:r>
        <w:t>_______________________________________________________________________________________</w:t>
      </w:r>
      <w:bookmarkEnd w:id="0"/>
      <w:bookmarkEnd w:id="1"/>
      <w:bookmarkEnd w:id="2"/>
      <w:bookmarkEnd w:id="3"/>
      <w:r w:rsidR="00665699">
        <w:t>_______________________________________________________________________________________</w:t>
      </w:r>
    </w:p>
    <w:sectPr w:rsidR="00665699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E3498A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901C56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A39E1"/>
    <w:multiLevelType w:val="hybridMultilevel"/>
    <w:tmpl w:val="617C25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32868"/>
    <w:multiLevelType w:val="hybridMultilevel"/>
    <w:tmpl w:val="A2983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4B3D"/>
    <w:multiLevelType w:val="hybridMultilevel"/>
    <w:tmpl w:val="63CCE6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D30FD9"/>
    <w:multiLevelType w:val="hybridMultilevel"/>
    <w:tmpl w:val="DF8460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86324"/>
    <w:multiLevelType w:val="hybridMultilevel"/>
    <w:tmpl w:val="DF846004"/>
    <w:lvl w:ilvl="0" w:tplc="E79A8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8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B339E"/>
    <w:multiLevelType w:val="hybridMultilevel"/>
    <w:tmpl w:val="79CAB3A4"/>
    <w:lvl w:ilvl="0" w:tplc="3AE0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5"/>
  </w:num>
  <w:num w:numId="2" w16cid:durableId="890966164">
    <w:abstractNumId w:val="20"/>
  </w:num>
  <w:num w:numId="3" w16cid:durableId="1776317215">
    <w:abstractNumId w:val="43"/>
  </w:num>
  <w:num w:numId="4" w16cid:durableId="1534071080">
    <w:abstractNumId w:val="36"/>
  </w:num>
  <w:num w:numId="5" w16cid:durableId="1673219778">
    <w:abstractNumId w:val="16"/>
  </w:num>
  <w:num w:numId="6" w16cid:durableId="1200585890">
    <w:abstractNumId w:val="33"/>
  </w:num>
  <w:num w:numId="7" w16cid:durableId="1908228620">
    <w:abstractNumId w:val="24"/>
  </w:num>
  <w:num w:numId="8" w16cid:durableId="1147357831">
    <w:abstractNumId w:val="32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8"/>
  </w:num>
  <w:num w:numId="20" w16cid:durableId="2127193325">
    <w:abstractNumId w:val="38"/>
  </w:num>
  <w:num w:numId="21" w16cid:durableId="383067315">
    <w:abstractNumId w:val="37"/>
  </w:num>
  <w:num w:numId="22" w16cid:durableId="1951935085">
    <w:abstractNumId w:val="41"/>
  </w:num>
  <w:num w:numId="23" w16cid:durableId="558134442">
    <w:abstractNumId w:val="40"/>
  </w:num>
  <w:num w:numId="24" w16cid:durableId="54202057">
    <w:abstractNumId w:val="30"/>
  </w:num>
  <w:num w:numId="25" w16cid:durableId="580530458">
    <w:abstractNumId w:val="34"/>
  </w:num>
  <w:num w:numId="26" w16cid:durableId="441651303">
    <w:abstractNumId w:val="27"/>
  </w:num>
  <w:num w:numId="27" w16cid:durableId="1674410907">
    <w:abstractNumId w:val="21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5"/>
  </w:num>
  <w:num w:numId="32" w16cid:durableId="1696350815">
    <w:abstractNumId w:val="31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42"/>
  </w:num>
  <w:num w:numId="36" w16cid:durableId="811021379">
    <w:abstractNumId w:val="13"/>
  </w:num>
  <w:num w:numId="37" w16cid:durableId="1714646844">
    <w:abstractNumId w:val="17"/>
  </w:num>
  <w:num w:numId="38" w16cid:durableId="1262562960">
    <w:abstractNumId w:val="19"/>
  </w:num>
  <w:num w:numId="39" w16cid:durableId="348682577">
    <w:abstractNumId w:val="39"/>
  </w:num>
  <w:num w:numId="40" w16cid:durableId="1784686532">
    <w:abstractNumId w:val="18"/>
  </w:num>
  <w:num w:numId="41" w16cid:durableId="1578779587">
    <w:abstractNumId w:val="23"/>
  </w:num>
  <w:num w:numId="42" w16cid:durableId="436603556">
    <w:abstractNumId w:val="35"/>
  </w:num>
  <w:num w:numId="43" w16cid:durableId="1038437009">
    <w:abstractNumId w:val="29"/>
  </w:num>
  <w:num w:numId="44" w16cid:durableId="903758586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12FA"/>
    <w:rsid w:val="000175FA"/>
    <w:rsid w:val="000212CC"/>
    <w:rsid w:val="000244F2"/>
    <w:rsid w:val="000272C0"/>
    <w:rsid w:val="00027675"/>
    <w:rsid w:val="00027B8E"/>
    <w:rsid w:val="00027C46"/>
    <w:rsid w:val="00035D0D"/>
    <w:rsid w:val="00036332"/>
    <w:rsid w:val="0004132C"/>
    <w:rsid w:val="00041F7C"/>
    <w:rsid w:val="00044333"/>
    <w:rsid w:val="000456D4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227C"/>
    <w:rsid w:val="000759F3"/>
    <w:rsid w:val="00075DAC"/>
    <w:rsid w:val="00077690"/>
    <w:rsid w:val="000853F0"/>
    <w:rsid w:val="00085C52"/>
    <w:rsid w:val="00086F98"/>
    <w:rsid w:val="00094725"/>
    <w:rsid w:val="00096D2A"/>
    <w:rsid w:val="000A1CF3"/>
    <w:rsid w:val="000A234C"/>
    <w:rsid w:val="000A30DB"/>
    <w:rsid w:val="000A34CC"/>
    <w:rsid w:val="000A3CDF"/>
    <w:rsid w:val="000A47A8"/>
    <w:rsid w:val="000C6280"/>
    <w:rsid w:val="000D4351"/>
    <w:rsid w:val="000E2C7F"/>
    <w:rsid w:val="000E4FBD"/>
    <w:rsid w:val="000E50A6"/>
    <w:rsid w:val="000E664D"/>
    <w:rsid w:val="000E6FB9"/>
    <w:rsid w:val="000F0A74"/>
    <w:rsid w:val="000F4F6F"/>
    <w:rsid w:val="000F5AF8"/>
    <w:rsid w:val="001056C6"/>
    <w:rsid w:val="001103CE"/>
    <w:rsid w:val="001134C2"/>
    <w:rsid w:val="00113E91"/>
    <w:rsid w:val="001147E3"/>
    <w:rsid w:val="001167D3"/>
    <w:rsid w:val="00116B7B"/>
    <w:rsid w:val="001204C9"/>
    <w:rsid w:val="00120B5E"/>
    <w:rsid w:val="00121BC5"/>
    <w:rsid w:val="001333B4"/>
    <w:rsid w:val="001412F5"/>
    <w:rsid w:val="00141640"/>
    <w:rsid w:val="00141964"/>
    <w:rsid w:val="00151747"/>
    <w:rsid w:val="00154A09"/>
    <w:rsid w:val="0016025A"/>
    <w:rsid w:val="001612E2"/>
    <w:rsid w:val="001619C1"/>
    <w:rsid w:val="00171235"/>
    <w:rsid w:val="00171BD9"/>
    <w:rsid w:val="001721F2"/>
    <w:rsid w:val="0017683D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5EAE"/>
    <w:rsid w:val="001F0E0F"/>
    <w:rsid w:val="001F2F98"/>
    <w:rsid w:val="001F76B5"/>
    <w:rsid w:val="002026ED"/>
    <w:rsid w:val="00202FF8"/>
    <w:rsid w:val="00206802"/>
    <w:rsid w:val="002075FB"/>
    <w:rsid w:val="00207E01"/>
    <w:rsid w:val="00210265"/>
    <w:rsid w:val="002122DB"/>
    <w:rsid w:val="00212845"/>
    <w:rsid w:val="00215E27"/>
    <w:rsid w:val="00216500"/>
    <w:rsid w:val="002176A7"/>
    <w:rsid w:val="002201D7"/>
    <w:rsid w:val="00220C76"/>
    <w:rsid w:val="002229F0"/>
    <w:rsid w:val="00224DE2"/>
    <w:rsid w:val="00224F26"/>
    <w:rsid w:val="00226EA5"/>
    <w:rsid w:val="00230C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8118B"/>
    <w:rsid w:val="002901F6"/>
    <w:rsid w:val="00290595"/>
    <w:rsid w:val="00290D5F"/>
    <w:rsid w:val="002919DF"/>
    <w:rsid w:val="0029384D"/>
    <w:rsid w:val="00294680"/>
    <w:rsid w:val="002A0A44"/>
    <w:rsid w:val="002A4719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023"/>
    <w:rsid w:val="00305918"/>
    <w:rsid w:val="00305D6E"/>
    <w:rsid w:val="00312E11"/>
    <w:rsid w:val="00313FA9"/>
    <w:rsid w:val="00322F4E"/>
    <w:rsid w:val="003231B0"/>
    <w:rsid w:val="00325161"/>
    <w:rsid w:val="00331122"/>
    <w:rsid w:val="003311BC"/>
    <w:rsid w:val="00331885"/>
    <w:rsid w:val="00336048"/>
    <w:rsid w:val="0034625B"/>
    <w:rsid w:val="003468E1"/>
    <w:rsid w:val="00346C42"/>
    <w:rsid w:val="00346DF9"/>
    <w:rsid w:val="00347D42"/>
    <w:rsid w:val="003510E8"/>
    <w:rsid w:val="00352790"/>
    <w:rsid w:val="00353F61"/>
    <w:rsid w:val="00356072"/>
    <w:rsid w:val="00356DAE"/>
    <w:rsid w:val="003575F1"/>
    <w:rsid w:val="00357E7E"/>
    <w:rsid w:val="003602A3"/>
    <w:rsid w:val="00361A6D"/>
    <w:rsid w:val="00366AD3"/>
    <w:rsid w:val="00367B10"/>
    <w:rsid w:val="00371BB1"/>
    <w:rsid w:val="00372C25"/>
    <w:rsid w:val="00375E9E"/>
    <w:rsid w:val="00383625"/>
    <w:rsid w:val="00383839"/>
    <w:rsid w:val="0038594C"/>
    <w:rsid w:val="00391452"/>
    <w:rsid w:val="00391C7B"/>
    <w:rsid w:val="003A1B41"/>
    <w:rsid w:val="003B1BE7"/>
    <w:rsid w:val="003B48CA"/>
    <w:rsid w:val="003B5406"/>
    <w:rsid w:val="003B5C78"/>
    <w:rsid w:val="003B6AC0"/>
    <w:rsid w:val="003C4C4E"/>
    <w:rsid w:val="003D03DD"/>
    <w:rsid w:val="003D100E"/>
    <w:rsid w:val="003D38A3"/>
    <w:rsid w:val="003D6B5B"/>
    <w:rsid w:val="003D7C42"/>
    <w:rsid w:val="003E0F87"/>
    <w:rsid w:val="003E26F5"/>
    <w:rsid w:val="003E3BA2"/>
    <w:rsid w:val="003E6E7B"/>
    <w:rsid w:val="003F388F"/>
    <w:rsid w:val="00401EFE"/>
    <w:rsid w:val="00403F23"/>
    <w:rsid w:val="0040709F"/>
    <w:rsid w:val="00407D5F"/>
    <w:rsid w:val="00415688"/>
    <w:rsid w:val="00417484"/>
    <w:rsid w:val="00417B06"/>
    <w:rsid w:val="0042174C"/>
    <w:rsid w:val="00421AED"/>
    <w:rsid w:val="00426133"/>
    <w:rsid w:val="00426EA9"/>
    <w:rsid w:val="00431D9B"/>
    <w:rsid w:val="00434E09"/>
    <w:rsid w:val="004469E4"/>
    <w:rsid w:val="00452E10"/>
    <w:rsid w:val="00453596"/>
    <w:rsid w:val="00455727"/>
    <w:rsid w:val="00460086"/>
    <w:rsid w:val="0047737A"/>
    <w:rsid w:val="00482039"/>
    <w:rsid w:val="00483FF1"/>
    <w:rsid w:val="00484C9F"/>
    <w:rsid w:val="00484E88"/>
    <w:rsid w:val="004850E1"/>
    <w:rsid w:val="00487AA6"/>
    <w:rsid w:val="004906FA"/>
    <w:rsid w:val="00490823"/>
    <w:rsid w:val="00491A3B"/>
    <w:rsid w:val="004921B5"/>
    <w:rsid w:val="00492B94"/>
    <w:rsid w:val="00493844"/>
    <w:rsid w:val="00496959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609"/>
    <w:rsid w:val="00507D95"/>
    <w:rsid w:val="0051524B"/>
    <w:rsid w:val="0052086D"/>
    <w:rsid w:val="00525623"/>
    <w:rsid w:val="00526EEA"/>
    <w:rsid w:val="00536ADD"/>
    <w:rsid w:val="005433A1"/>
    <w:rsid w:val="0054568C"/>
    <w:rsid w:val="00545768"/>
    <w:rsid w:val="00547EA7"/>
    <w:rsid w:val="005516F8"/>
    <w:rsid w:val="00552D73"/>
    <w:rsid w:val="00563C2F"/>
    <w:rsid w:val="0056467D"/>
    <w:rsid w:val="005705B5"/>
    <w:rsid w:val="00571DAA"/>
    <w:rsid w:val="00586167"/>
    <w:rsid w:val="00590D2F"/>
    <w:rsid w:val="005936A4"/>
    <w:rsid w:val="00593F16"/>
    <w:rsid w:val="005A0867"/>
    <w:rsid w:val="005A21DE"/>
    <w:rsid w:val="005A36D9"/>
    <w:rsid w:val="005A4965"/>
    <w:rsid w:val="005C65D8"/>
    <w:rsid w:val="005D0415"/>
    <w:rsid w:val="005D0C09"/>
    <w:rsid w:val="005D44F7"/>
    <w:rsid w:val="005D4CB5"/>
    <w:rsid w:val="005D7B6A"/>
    <w:rsid w:val="005E0024"/>
    <w:rsid w:val="005E00D2"/>
    <w:rsid w:val="005E1116"/>
    <w:rsid w:val="005E3B0A"/>
    <w:rsid w:val="005E592D"/>
    <w:rsid w:val="005F7F66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36734"/>
    <w:rsid w:val="00644DEA"/>
    <w:rsid w:val="00651306"/>
    <w:rsid w:val="006642F1"/>
    <w:rsid w:val="00664AF5"/>
    <w:rsid w:val="00665699"/>
    <w:rsid w:val="00665D04"/>
    <w:rsid w:val="006660EC"/>
    <w:rsid w:val="0066645B"/>
    <w:rsid w:val="006676D3"/>
    <w:rsid w:val="00671BAF"/>
    <w:rsid w:val="0067223D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A72B3"/>
    <w:rsid w:val="006B0A7E"/>
    <w:rsid w:val="006B42A0"/>
    <w:rsid w:val="006B6D54"/>
    <w:rsid w:val="006C0898"/>
    <w:rsid w:val="006C0C7B"/>
    <w:rsid w:val="006C41D3"/>
    <w:rsid w:val="006C5207"/>
    <w:rsid w:val="006D109A"/>
    <w:rsid w:val="006D47DB"/>
    <w:rsid w:val="006D588E"/>
    <w:rsid w:val="006D69B3"/>
    <w:rsid w:val="006F30EF"/>
    <w:rsid w:val="006F41C2"/>
    <w:rsid w:val="006F6457"/>
    <w:rsid w:val="00703D49"/>
    <w:rsid w:val="00705358"/>
    <w:rsid w:val="0071425C"/>
    <w:rsid w:val="00715EFB"/>
    <w:rsid w:val="00717028"/>
    <w:rsid w:val="00722565"/>
    <w:rsid w:val="00722AB5"/>
    <w:rsid w:val="007264C2"/>
    <w:rsid w:val="007312AE"/>
    <w:rsid w:val="00734686"/>
    <w:rsid w:val="0073530C"/>
    <w:rsid w:val="007372E9"/>
    <w:rsid w:val="0074097E"/>
    <w:rsid w:val="00742998"/>
    <w:rsid w:val="007450AC"/>
    <w:rsid w:val="0075070C"/>
    <w:rsid w:val="00767632"/>
    <w:rsid w:val="00767AA5"/>
    <w:rsid w:val="007724DE"/>
    <w:rsid w:val="0077352C"/>
    <w:rsid w:val="007761D0"/>
    <w:rsid w:val="007763E0"/>
    <w:rsid w:val="007773F4"/>
    <w:rsid w:val="00777BE9"/>
    <w:rsid w:val="007811DC"/>
    <w:rsid w:val="007841BA"/>
    <w:rsid w:val="007848F4"/>
    <w:rsid w:val="00787802"/>
    <w:rsid w:val="007909C7"/>
    <w:rsid w:val="0079246A"/>
    <w:rsid w:val="007937CC"/>
    <w:rsid w:val="00793C09"/>
    <w:rsid w:val="0079669D"/>
    <w:rsid w:val="007A0D57"/>
    <w:rsid w:val="007A1880"/>
    <w:rsid w:val="007A3384"/>
    <w:rsid w:val="007A49A9"/>
    <w:rsid w:val="007A52B5"/>
    <w:rsid w:val="007A5C53"/>
    <w:rsid w:val="007B2076"/>
    <w:rsid w:val="007B38C9"/>
    <w:rsid w:val="007B3E5D"/>
    <w:rsid w:val="007C1288"/>
    <w:rsid w:val="007C5C1E"/>
    <w:rsid w:val="007C6219"/>
    <w:rsid w:val="007D00B8"/>
    <w:rsid w:val="007D1388"/>
    <w:rsid w:val="007D3C76"/>
    <w:rsid w:val="007D3DCD"/>
    <w:rsid w:val="007E1382"/>
    <w:rsid w:val="007E1A7D"/>
    <w:rsid w:val="007E3336"/>
    <w:rsid w:val="007E3531"/>
    <w:rsid w:val="007E3B2F"/>
    <w:rsid w:val="007F3B9E"/>
    <w:rsid w:val="007F4F1B"/>
    <w:rsid w:val="008040E5"/>
    <w:rsid w:val="00804BBC"/>
    <w:rsid w:val="0080551A"/>
    <w:rsid w:val="008074CB"/>
    <w:rsid w:val="00812263"/>
    <w:rsid w:val="00821060"/>
    <w:rsid w:val="0082109F"/>
    <w:rsid w:val="00822C71"/>
    <w:rsid w:val="00825B93"/>
    <w:rsid w:val="00827B16"/>
    <w:rsid w:val="00835C0F"/>
    <w:rsid w:val="00837177"/>
    <w:rsid w:val="008378FC"/>
    <w:rsid w:val="00845D17"/>
    <w:rsid w:val="008509E4"/>
    <w:rsid w:val="008511DC"/>
    <w:rsid w:val="00855F76"/>
    <w:rsid w:val="00863241"/>
    <w:rsid w:val="00865E14"/>
    <w:rsid w:val="0086619F"/>
    <w:rsid w:val="00874216"/>
    <w:rsid w:val="00875090"/>
    <w:rsid w:val="00876B68"/>
    <w:rsid w:val="00876E7D"/>
    <w:rsid w:val="008775A8"/>
    <w:rsid w:val="00877E84"/>
    <w:rsid w:val="00880F54"/>
    <w:rsid w:val="00884A87"/>
    <w:rsid w:val="0088534E"/>
    <w:rsid w:val="0088551A"/>
    <w:rsid w:val="0089265E"/>
    <w:rsid w:val="008A0FB4"/>
    <w:rsid w:val="008A30ED"/>
    <w:rsid w:val="008A6AED"/>
    <w:rsid w:val="008B4827"/>
    <w:rsid w:val="008B5E00"/>
    <w:rsid w:val="008C3FDC"/>
    <w:rsid w:val="008C6121"/>
    <w:rsid w:val="008D0421"/>
    <w:rsid w:val="008D2A94"/>
    <w:rsid w:val="008D7125"/>
    <w:rsid w:val="008E3286"/>
    <w:rsid w:val="008F2514"/>
    <w:rsid w:val="008F558B"/>
    <w:rsid w:val="008F5BB6"/>
    <w:rsid w:val="009013CB"/>
    <w:rsid w:val="00901C56"/>
    <w:rsid w:val="00902CDE"/>
    <w:rsid w:val="009125CB"/>
    <w:rsid w:val="00912680"/>
    <w:rsid w:val="00913F0F"/>
    <w:rsid w:val="00914845"/>
    <w:rsid w:val="00922E26"/>
    <w:rsid w:val="00924506"/>
    <w:rsid w:val="00924B81"/>
    <w:rsid w:val="00925183"/>
    <w:rsid w:val="00931CD7"/>
    <w:rsid w:val="0093224D"/>
    <w:rsid w:val="00940736"/>
    <w:rsid w:val="00941FC8"/>
    <w:rsid w:val="00944101"/>
    <w:rsid w:val="0094539E"/>
    <w:rsid w:val="0094687C"/>
    <w:rsid w:val="00952775"/>
    <w:rsid w:val="00961F4D"/>
    <w:rsid w:val="0096505C"/>
    <w:rsid w:val="00970806"/>
    <w:rsid w:val="00971393"/>
    <w:rsid w:val="00971CF7"/>
    <w:rsid w:val="00986B7A"/>
    <w:rsid w:val="00993F21"/>
    <w:rsid w:val="009951A4"/>
    <w:rsid w:val="00996B4C"/>
    <w:rsid w:val="009A0A86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1F80"/>
    <w:rsid w:val="009D26A5"/>
    <w:rsid w:val="009F085B"/>
    <w:rsid w:val="009F09BC"/>
    <w:rsid w:val="009F3CD4"/>
    <w:rsid w:val="009F7DA1"/>
    <w:rsid w:val="00A02278"/>
    <w:rsid w:val="00A02A53"/>
    <w:rsid w:val="00A04055"/>
    <w:rsid w:val="00A06741"/>
    <w:rsid w:val="00A12389"/>
    <w:rsid w:val="00A14129"/>
    <w:rsid w:val="00A15B74"/>
    <w:rsid w:val="00A16CDA"/>
    <w:rsid w:val="00A17259"/>
    <w:rsid w:val="00A251FA"/>
    <w:rsid w:val="00A2672C"/>
    <w:rsid w:val="00A3115D"/>
    <w:rsid w:val="00A36B8D"/>
    <w:rsid w:val="00A37E25"/>
    <w:rsid w:val="00A460F5"/>
    <w:rsid w:val="00A472B4"/>
    <w:rsid w:val="00A51606"/>
    <w:rsid w:val="00A55A65"/>
    <w:rsid w:val="00A567CC"/>
    <w:rsid w:val="00A61475"/>
    <w:rsid w:val="00A628FA"/>
    <w:rsid w:val="00A667C7"/>
    <w:rsid w:val="00A66CFB"/>
    <w:rsid w:val="00A72564"/>
    <w:rsid w:val="00A72C71"/>
    <w:rsid w:val="00A738D2"/>
    <w:rsid w:val="00A75E2C"/>
    <w:rsid w:val="00A7658F"/>
    <w:rsid w:val="00A82DB1"/>
    <w:rsid w:val="00A903A0"/>
    <w:rsid w:val="00A90936"/>
    <w:rsid w:val="00A971FF"/>
    <w:rsid w:val="00A97683"/>
    <w:rsid w:val="00AA39CE"/>
    <w:rsid w:val="00AA6E67"/>
    <w:rsid w:val="00AB0332"/>
    <w:rsid w:val="00AB4D74"/>
    <w:rsid w:val="00AC0E4E"/>
    <w:rsid w:val="00AC1B53"/>
    <w:rsid w:val="00AC5F6D"/>
    <w:rsid w:val="00AC755D"/>
    <w:rsid w:val="00AD0C20"/>
    <w:rsid w:val="00AE5A13"/>
    <w:rsid w:val="00AF35CC"/>
    <w:rsid w:val="00AF767F"/>
    <w:rsid w:val="00B04E55"/>
    <w:rsid w:val="00B06C89"/>
    <w:rsid w:val="00B07553"/>
    <w:rsid w:val="00B110F8"/>
    <w:rsid w:val="00B1236A"/>
    <w:rsid w:val="00B125A5"/>
    <w:rsid w:val="00B2181C"/>
    <w:rsid w:val="00B223A2"/>
    <w:rsid w:val="00B230D0"/>
    <w:rsid w:val="00B26449"/>
    <w:rsid w:val="00B27092"/>
    <w:rsid w:val="00B300C7"/>
    <w:rsid w:val="00B319B7"/>
    <w:rsid w:val="00B3336D"/>
    <w:rsid w:val="00B42C75"/>
    <w:rsid w:val="00B432FB"/>
    <w:rsid w:val="00B4451E"/>
    <w:rsid w:val="00B44554"/>
    <w:rsid w:val="00B466E3"/>
    <w:rsid w:val="00B4728D"/>
    <w:rsid w:val="00B50473"/>
    <w:rsid w:val="00B51292"/>
    <w:rsid w:val="00B518E1"/>
    <w:rsid w:val="00B54683"/>
    <w:rsid w:val="00B553E9"/>
    <w:rsid w:val="00B61659"/>
    <w:rsid w:val="00B71847"/>
    <w:rsid w:val="00B74E75"/>
    <w:rsid w:val="00B8272D"/>
    <w:rsid w:val="00B830BE"/>
    <w:rsid w:val="00B83531"/>
    <w:rsid w:val="00B8665D"/>
    <w:rsid w:val="00B90D53"/>
    <w:rsid w:val="00B90DFF"/>
    <w:rsid w:val="00B93E02"/>
    <w:rsid w:val="00BA3965"/>
    <w:rsid w:val="00BB02F9"/>
    <w:rsid w:val="00BB0C81"/>
    <w:rsid w:val="00BB43A1"/>
    <w:rsid w:val="00BC1A86"/>
    <w:rsid w:val="00BC2DE8"/>
    <w:rsid w:val="00BC3CE8"/>
    <w:rsid w:val="00BD0263"/>
    <w:rsid w:val="00BE01A9"/>
    <w:rsid w:val="00BE319F"/>
    <w:rsid w:val="00BE3EB3"/>
    <w:rsid w:val="00BE41F9"/>
    <w:rsid w:val="00BE4638"/>
    <w:rsid w:val="00BF291E"/>
    <w:rsid w:val="00BF371A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0A9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941D8"/>
    <w:rsid w:val="00CA309E"/>
    <w:rsid w:val="00CA65AA"/>
    <w:rsid w:val="00CA6CF4"/>
    <w:rsid w:val="00CB5C2D"/>
    <w:rsid w:val="00CB5EAF"/>
    <w:rsid w:val="00CB6FF4"/>
    <w:rsid w:val="00CC0317"/>
    <w:rsid w:val="00CC422C"/>
    <w:rsid w:val="00CC5507"/>
    <w:rsid w:val="00CD1836"/>
    <w:rsid w:val="00CD1A5E"/>
    <w:rsid w:val="00CE16DB"/>
    <w:rsid w:val="00CE2EB6"/>
    <w:rsid w:val="00CE544F"/>
    <w:rsid w:val="00CF1790"/>
    <w:rsid w:val="00CF4C5D"/>
    <w:rsid w:val="00CF5DE0"/>
    <w:rsid w:val="00CF6C04"/>
    <w:rsid w:val="00D03860"/>
    <w:rsid w:val="00D06A9E"/>
    <w:rsid w:val="00D103C7"/>
    <w:rsid w:val="00D12195"/>
    <w:rsid w:val="00D1243E"/>
    <w:rsid w:val="00D176E9"/>
    <w:rsid w:val="00D2138E"/>
    <w:rsid w:val="00D3421C"/>
    <w:rsid w:val="00D35B1B"/>
    <w:rsid w:val="00D41F39"/>
    <w:rsid w:val="00D4502D"/>
    <w:rsid w:val="00D54D80"/>
    <w:rsid w:val="00D622E2"/>
    <w:rsid w:val="00D644A1"/>
    <w:rsid w:val="00D67F11"/>
    <w:rsid w:val="00D73BB3"/>
    <w:rsid w:val="00D74634"/>
    <w:rsid w:val="00D77E24"/>
    <w:rsid w:val="00D80E22"/>
    <w:rsid w:val="00D81CDC"/>
    <w:rsid w:val="00D82E27"/>
    <w:rsid w:val="00D83BFB"/>
    <w:rsid w:val="00D85083"/>
    <w:rsid w:val="00D85CD9"/>
    <w:rsid w:val="00D901BB"/>
    <w:rsid w:val="00D90FD9"/>
    <w:rsid w:val="00D92F70"/>
    <w:rsid w:val="00D94B20"/>
    <w:rsid w:val="00D973CD"/>
    <w:rsid w:val="00DA13C4"/>
    <w:rsid w:val="00DA6E77"/>
    <w:rsid w:val="00DA7BEE"/>
    <w:rsid w:val="00DB579B"/>
    <w:rsid w:val="00DB7DF2"/>
    <w:rsid w:val="00DC03ED"/>
    <w:rsid w:val="00DC7563"/>
    <w:rsid w:val="00DD7274"/>
    <w:rsid w:val="00DE3F30"/>
    <w:rsid w:val="00DE4A9E"/>
    <w:rsid w:val="00DF3426"/>
    <w:rsid w:val="00DF357A"/>
    <w:rsid w:val="00DF3A4D"/>
    <w:rsid w:val="00E00857"/>
    <w:rsid w:val="00E00887"/>
    <w:rsid w:val="00E02686"/>
    <w:rsid w:val="00E078BD"/>
    <w:rsid w:val="00E12742"/>
    <w:rsid w:val="00E134BC"/>
    <w:rsid w:val="00E15B47"/>
    <w:rsid w:val="00E17475"/>
    <w:rsid w:val="00E17DA3"/>
    <w:rsid w:val="00E202DF"/>
    <w:rsid w:val="00E252FD"/>
    <w:rsid w:val="00E27C89"/>
    <w:rsid w:val="00E31474"/>
    <w:rsid w:val="00E31BCA"/>
    <w:rsid w:val="00E35763"/>
    <w:rsid w:val="00E41E5C"/>
    <w:rsid w:val="00E429E6"/>
    <w:rsid w:val="00E4642D"/>
    <w:rsid w:val="00E465A3"/>
    <w:rsid w:val="00E5074B"/>
    <w:rsid w:val="00E56974"/>
    <w:rsid w:val="00E621BE"/>
    <w:rsid w:val="00E6673C"/>
    <w:rsid w:val="00E708AA"/>
    <w:rsid w:val="00E72134"/>
    <w:rsid w:val="00E72BDD"/>
    <w:rsid w:val="00E740CC"/>
    <w:rsid w:val="00E85470"/>
    <w:rsid w:val="00E8582A"/>
    <w:rsid w:val="00E926B1"/>
    <w:rsid w:val="00E95C17"/>
    <w:rsid w:val="00EA2E19"/>
    <w:rsid w:val="00EA422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137EF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3F2D"/>
    <w:rsid w:val="00F54697"/>
    <w:rsid w:val="00F549BD"/>
    <w:rsid w:val="00F6273E"/>
    <w:rsid w:val="00F712E2"/>
    <w:rsid w:val="00F90F99"/>
    <w:rsid w:val="00F94EA2"/>
    <w:rsid w:val="00F9673B"/>
    <w:rsid w:val="00F96CF5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264"/>
    <w:rsid w:val="00FD66B9"/>
    <w:rsid w:val="00FD7230"/>
    <w:rsid w:val="00FE0B21"/>
    <w:rsid w:val="00FE2407"/>
    <w:rsid w:val="00FE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582A"/>
    <w:pPr>
      <w:spacing w:before="120" w:after="120"/>
      <w:ind w:left="284" w:hanging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E8582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0AF5DC4F-D91B-448E-AFB8-52328F231D00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26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19</cp:revision>
  <dcterms:created xsi:type="dcterms:W3CDTF">2025-07-09T16:29:00Z</dcterms:created>
  <dcterms:modified xsi:type="dcterms:W3CDTF">2025-09-26T04:02:00Z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